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3A5B5" w14:textId="77777777" w:rsidR="00F30FDA" w:rsidRDefault="00F30FDA" w:rsidP="00F30F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Ambrose FEDILL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fl.1456-64)</w:t>
      </w:r>
    </w:p>
    <w:p w14:paraId="7E88D263" w14:textId="77777777" w:rsidR="00F30FDA" w:rsidRDefault="00F30FDA" w:rsidP="00F30F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Arkesden</w:t>
      </w:r>
      <w:proofErr w:type="spellEnd"/>
      <w:r>
        <w:rPr>
          <w:rFonts w:cs="Times New Roman"/>
          <w:szCs w:val="24"/>
        </w:rPr>
        <w:t>, Essex.</w:t>
      </w:r>
    </w:p>
    <w:p w14:paraId="61FC24A9" w14:textId="77777777" w:rsidR="00F30FDA" w:rsidRDefault="00F30FDA" w:rsidP="00F30FDA">
      <w:pPr>
        <w:pStyle w:val="NoSpacing"/>
        <w:rPr>
          <w:rFonts w:cs="Times New Roman"/>
          <w:szCs w:val="24"/>
        </w:rPr>
      </w:pPr>
    </w:p>
    <w:p w14:paraId="21175B9C" w14:textId="77777777" w:rsidR="00F30FDA" w:rsidRDefault="00F30FDA" w:rsidP="00F30FDA">
      <w:pPr>
        <w:pStyle w:val="NoSpacing"/>
        <w:rPr>
          <w:rFonts w:cs="Times New Roman"/>
          <w:szCs w:val="24"/>
        </w:rPr>
      </w:pPr>
    </w:p>
    <w:p w14:paraId="18223EF3" w14:textId="77777777" w:rsidR="00F30FDA" w:rsidRDefault="00F30FDA" w:rsidP="00F30F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1456</w:t>
      </w:r>
      <w:r>
        <w:rPr>
          <w:rFonts w:cs="Times New Roman"/>
          <w:szCs w:val="24"/>
        </w:rPr>
        <w:tab/>
        <w:t>He became Vicar.</w:t>
      </w:r>
    </w:p>
    <w:p w14:paraId="74D5AA7E" w14:textId="77777777" w:rsidR="00F30FDA" w:rsidRDefault="00F30FDA" w:rsidP="00F30F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board in the church)</w:t>
      </w:r>
    </w:p>
    <w:p w14:paraId="43FAA925" w14:textId="77777777" w:rsidR="00F30FDA" w:rsidRDefault="00F30FDA" w:rsidP="00F30FDA">
      <w:pPr>
        <w:pStyle w:val="NoSpacing"/>
        <w:rPr>
          <w:rFonts w:cs="Times New Roman"/>
          <w:szCs w:val="24"/>
        </w:rPr>
      </w:pPr>
    </w:p>
    <w:p w14:paraId="0237D693" w14:textId="77777777" w:rsidR="00F30FDA" w:rsidRDefault="00F30FDA" w:rsidP="00F30FDA">
      <w:pPr>
        <w:pStyle w:val="NoSpacing"/>
        <w:rPr>
          <w:rFonts w:cs="Times New Roman"/>
          <w:szCs w:val="24"/>
        </w:rPr>
      </w:pPr>
    </w:p>
    <w:p w14:paraId="332F689F" w14:textId="77777777" w:rsidR="00F30FDA" w:rsidRDefault="00F30FDA" w:rsidP="00F30FD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2024</w:t>
      </w:r>
    </w:p>
    <w:p w14:paraId="6D17B0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F05D31" w14:textId="77777777" w:rsidR="00F30FDA" w:rsidRDefault="00F30FDA" w:rsidP="009139A6">
      <w:r>
        <w:separator/>
      </w:r>
    </w:p>
  </w:endnote>
  <w:endnote w:type="continuationSeparator" w:id="0">
    <w:p w14:paraId="0A6528C5" w14:textId="77777777" w:rsidR="00F30FDA" w:rsidRDefault="00F30F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AEF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6BD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6B6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48F0F" w14:textId="77777777" w:rsidR="00F30FDA" w:rsidRDefault="00F30FDA" w:rsidP="009139A6">
      <w:r>
        <w:separator/>
      </w:r>
    </w:p>
  </w:footnote>
  <w:footnote w:type="continuationSeparator" w:id="0">
    <w:p w14:paraId="3EDB1F24" w14:textId="77777777" w:rsidR="00F30FDA" w:rsidRDefault="00F30F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617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54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4C5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FDA"/>
    <w:rsid w:val="000666E0"/>
    <w:rsid w:val="002510B7"/>
    <w:rsid w:val="00270799"/>
    <w:rsid w:val="003E700D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30FD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76480"/>
  <w15:chartTrackingRefBased/>
  <w15:docId w15:val="{124E1B4C-5FE5-4FA6-A308-E9C8BFE4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2024-12-12T17:34:00Z</dcterms:created>
  <dcterms:modified xsi:type="dcterms:W3CDTF">2024-12-12T17:36:00Z</dcterms:modified>
</cp:coreProperties>
</file>